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196E0F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196E0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196E0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196E0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E634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1.2.0.24-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4859E3">
        <w:rPr>
          <w:rStyle w:val="a7"/>
        </w:rPr>
        <w:t xml:space="preserve"> </w:t>
      </w:r>
      <w:fldSimple w:instr=" DOCVARIABLE izm_date \* MERGEFORMAT ">
        <w:r w:rsidR="00196E0F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4859E3">
        <w:t xml:space="preserve"> </w:t>
      </w:r>
      <w:fldSimple w:instr=" DOCVARIABLE rbtd_name \* MERGEFORMAT ">
        <w:r w:rsidR="00E634C7" w:rsidRPr="00E634C7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E634C7" w:rsidRPr="00E634C7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E634C7" w:rsidRPr="00E634C7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E634C7" w:rsidRPr="00E634C7">
          <w:rPr>
            <w:u w:val="single"/>
          </w:rPr>
          <w:t xml:space="preserve"> 1.2.0.24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E634C7" w:rsidRPr="00E634C7">
          <w:rPr>
            <w:rStyle w:val="aa"/>
          </w:rPr>
          <w:t xml:space="preserve"> Педагог-психолог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E634C7" w:rsidRPr="00E634C7">
          <w:rPr>
            <w:rStyle w:val="aa"/>
          </w:rPr>
          <w:t xml:space="preserve"> 25484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E634C7" w:rsidRPr="00E634C7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4A2130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fldSimple w:instr=" DOCVARIABLE operac \* MERGEFORMAT ">
          <w:r w:rsidR="00E11FCC" w:rsidRPr="00525FA8">
            <w:rPr>
              <w:b w:val="0"/>
              <w:i/>
              <w:sz w:val="24"/>
            </w:rPr>
            <w:t xml:space="preserve"> осуществляет профессиональную деятельность, направленную на сохранение психического, соматического и социального благополучия воспитанников в процессе воспитания и обучения в учреждениях. </w:t>
          </w:r>
        </w:fldSimple>
      </w:fldSimple>
      <w:r w:rsidR="004A2130" w:rsidRPr="00CA04FD">
        <w:rPr>
          <w:b w:val="0"/>
          <w:i/>
          <w:sz w:val="24"/>
        </w:rPr>
        <w:fldChar w:fldCharType="begin"/>
      </w:r>
      <w:r w:rsidR="00A31F71" w:rsidRPr="00CA04FD">
        <w:rPr>
          <w:b w:val="0"/>
          <w:i/>
          <w:sz w:val="24"/>
        </w:rPr>
        <w:instrText xml:space="preserve"> DOCVARIABLE operac \* MERGEFORMAT </w:instrText>
      </w:r>
      <w:r w:rsidR="004A2130" w:rsidRPr="00CA04FD">
        <w:rPr>
          <w:b w:val="0"/>
          <w:i/>
          <w:sz w:val="24"/>
        </w:rPr>
        <w:fldChar w:fldCharType="end"/>
      </w:r>
      <w:r w:rsidR="004A2130" w:rsidRPr="00CA04FD">
        <w:rPr>
          <w:b w:val="0"/>
          <w:i/>
          <w:sz w:val="24"/>
        </w:rPr>
        <w:fldChar w:fldCharType="begin"/>
      </w:r>
      <w:r w:rsidR="00CB4538" w:rsidRPr="00CA04FD">
        <w:rPr>
          <w:b w:val="0"/>
          <w:i/>
          <w:sz w:val="24"/>
        </w:rPr>
        <w:instrText xml:space="preserve"> DOCVARIABLE operac \* MERGEFORMAT </w:instrText>
      </w:r>
      <w:r w:rsidR="004A2130" w:rsidRPr="00CA04FD">
        <w:rPr>
          <w:b w:val="0"/>
          <w:i/>
          <w:sz w:val="24"/>
        </w:rPr>
        <w:fldChar w:fldCharType="end"/>
      </w:r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C7240E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Start w:id="18" w:name="_GoBack" w:colFirst="3" w:colLast="3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C7240E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bookmarkEnd w:id="18"/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E11FCC" w:rsidRPr="00E11FCC">
          <w:rPr>
            <w:bCs/>
          </w:rPr>
          <w:t>-</w:t>
        </w:r>
        <w:r w:rsidR="00E11FCC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E11FCC">
          <w:t xml:space="preserve"> 2 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6E0F" w:rsidTr="00196E0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96E0F" w:rsidRDefault="00196E0F" w:rsidP="00AA46ED">
            <w:pPr>
              <w:pStyle w:val="a8"/>
            </w:pPr>
            <w:r w:rsidRPr="00196E0F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196E0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96E0F" w:rsidRDefault="00196E0F" w:rsidP="00AA46ED">
            <w:pPr>
              <w:pStyle w:val="a8"/>
            </w:pPr>
            <w:r w:rsidRPr="00196E0F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196E0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96E0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196E0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196E0F" w:rsidRDefault="00196E0F" w:rsidP="00AA46ED">
            <w:pPr>
              <w:pStyle w:val="a8"/>
            </w:pPr>
            <w:r w:rsidRPr="00196E0F">
              <w:t>Колесников Д.А.</w:t>
            </w:r>
          </w:p>
        </w:tc>
      </w:tr>
      <w:tr w:rsidR="00AA46ED" w:rsidRPr="00196E0F" w:rsidTr="00196E0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196E0F" w:rsidRDefault="00196E0F" w:rsidP="00AA46ED">
            <w:pPr>
              <w:pStyle w:val="a8"/>
              <w:rPr>
                <w:b/>
                <w:vertAlign w:val="superscript"/>
              </w:rPr>
            </w:pPr>
            <w:r w:rsidRPr="00196E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196E0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196E0F" w:rsidRDefault="00196E0F" w:rsidP="00AA46ED">
            <w:pPr>
              <w:pStyle w:val="a8"/>
              <w:rPr>
                <w:b/>
                <w:vertAlign w:val="superscript"/>
              </w:rPr>
            </w:pPr>
            <w:r w:rsidRPr="00196E0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196E0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196E0F" w:rsidRDefault="00196E0F" w:rsidP="00AA46ED">
            <w:pPr>
              <w:pStyle w:val="a8"/>
              <w:rPr>
                <w:b/>
                <w:vertAlign w:val="superscript"/>
              </w:rPr>
            </w:pPr>
            <w:r w:rsidRPr="00196E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196E0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196E0F" w:rsidRDefault="00196E0F" w:rsidP="00AA46ED">
            <w:pPr>
              <w:pStyle w:val="a8"/>
              <w:rPr>
                <w:b/>
                <w:vertAlign w:val="superscript"/>
              </w:rPr>
            </w:pPr>
            <w:r w:rsidRPr="00196E0F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E634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1.2.0.24-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A213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A2130" w:rsidRPr="009E2A4C">
            <w:rPr>
              <w:rStyle w:val="ad"/>
              <w:sz w:val="20"/>
              <w:szCs w:val="20"/>
            </w:rPr>
            <w:fldChar w:fldCharType="separate"/>
          </w:r>
          <w:r w:rsidR="00E634C7">
            <w:rPr>
              <w:rStyle w:val="ad"/>
              <w:noProof/>
              <w:sz w:val="20"/>
              <w:szCs w:val="20"/>
            </w:rPr>
            <w:t>1</w:t>
          </w:r>
          <w:r w:rsidR="004A213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E634C7" w:rsidRPr="00E634C7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548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E9C79EB57B3645A4923F09E6659B3D4F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4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EDE3F1C520334B30B2B99A22E88DF999"/>
    <w:docVar w:name="rm_id" w:val="20"/>
    <w:docVar w:name="rm_name" w:val=" Педагог-психолог "/>
    <w:docVar w:name="rm_number" w:val=" 1.2.0.24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432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A0FE8"/>
    <w:rsid w:val="000D1BB2"/>
    <w:rsid w:val="000D1F5B"/>
    <w:rsid w:val="00110025"/>
    <w:rsid w:val="00117239"/>
    <w:rsid w:val="001429B1"/>
    <w:rsid w:val="00142D8B"/>
    <w:rsid w:val="001607C8"/>
    <w:rsid w:val="00173FBB"/>
    <w:rsid w:val="00196E0F"/>
    <w:rsid w:val="001E62AA"/>
    <w:rsid w:val="001F4D8D"/>
    <w:rsid w:val="00234932"/>
    <w:rsid w:val="00274A9A"/>
    <w:rsid w:val="002E55C6"/>
    <w:rsid w:val="00305B2F"/>
    <w:rsid w:val="003319B4"/>
    <w:rsid w:val="00367816"/>
    <w:rsid w:val="003876C3"/>
    <w:rsid w:val="003B3538"/>
    <w:rsid w:val="003C24DB"/>
    <w:rsid w:val="0040104A"/>
    <w:rsid w:val="00402CAC"/>
    <w:rsid w:val="00426B3D"/>
    <w:rsid w:val="00444410"/>
    <w:rsid w:val="004859E3"/>
    <w:rsid w:val="004A213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3A6C"/>
    <w:rsid w:val="006679D6"/>
    <w:rsid w:val="00674E86"/>
    <w:rsid w:val="0069682B"/>
    <w:rsid w:val="006C28B3"/>
    <w:rsid w:val="007049EB"/>
    <w:rsid w:val="00710271"/>
    <w:rsid w:val="00717C9F"/>
    <w:rsid w:val="00745D40"/>
    <w:rsid w:val="0076042D"/>
    <w:rsid w:val="00782546"/>
    <w:rsid w:val="00794E17"/>
    <w:rsid w:val="007A1E4C"/>
    <w:rsid w:val="007A4C5E"/>
    <w:rsid w:val="007D1852"/>
    <w:rsid w:val="007D21F4"/>
    <w:rsid w:val="007D2CEA"/>
    <w:rsid w:val="0082266D"/>
    <w:rsid w:val="00883461"/>
    <w:rsid w:val="00897FC6"/>
    <w:rsid w:val="008A7629"/>
    <w:rsid w:val="008C739D"/>
    <w:rsid w:val="008D5F6D"/>
    <w:rsid w:val="008E68DE"/>
    <w:rsid w:val="0090588D"/>
    <w:rsid w:val="00921850"/>
    <w:rsid w:val="0092778A"/>
    <w:rsid w:val="00967790"/>
    <w:rsid w:val="00973EBC"/>
    <w:rsid w:val="009D10B8"/>
    <w:rsid w:val="00A12349"/>
    <w:rsid w:val="00A31F71"/>
    <w:rsid w:val="00A91908"/>
    <w:rsid w:val="00AA4551"/>
    <w:rsid w:val="00AA46ED"/>
    <w:rsid w:val="00AA4DCC"/>
    <w:rsid w:val="00AD14A4"/>
    <w:rsid w:val="00AD7C32"/>
    <w:rsid w:val="00AF796F"/>
    <w:rsid w:val="00BA5029"/>
    <w:rsid w:val="00BB70EB"/>
    <w:rsid w:val="00BC2F3C"/>
    <w:rsid w:val="00BF498E"/>
    <w:rsid w:val="00C0116B"/>
    <w:rsid w:val="00C02721"/>
    <w:rsid w:val="00C3083C"/>
    <w:rsid w:val="00C37D50"/>
    <w:rsid w:val="00C7240E"/>
    <w:rsid w:val="00CB4538"/>
    <w:rsid w:val="00CC12D6"/>
    <w:rsid w:val="00CD6817"/>
    <w:rsid w:val="00CE3307"/>
    <w:rsid w:val="00D74283"/>
    <w:rsid w:val="00D76DF8"/>
    <w:rsid w:val="00DB5302"/>
    <w:rsid w:val="00DD6B1F"/>
    <w:rsid w:val="00E11FCC"/>
    <w:rsid w:val="00E124F4"/>
    <w:rsid w:val="00E36337"/>
    <w:rsid w:val="00E634C7"/>
    <w:rsid w:val="00EB439D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12</cp:revision>
  <dcterms:created xsi:type="dcterms:W3CDTF">2014-05-28T10:41:00Z</dcterms:created>
  <dcterms:modified xsi:type="dcterms:W3CDTF">2017-01-16T13:16:00Z</dcterms:modified>
</cp:coreProperties>
</file>